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498ADA" w14:textId="77777777" w:rsidR="00C041ED" w:rsidRDefault="00C041ED" w:rsidP="00C041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Margaret NEWEMAN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D60A5E8" w14:textId="77777777" w:rsidR="00C041ED" w:rsidRDefault="00C041ED" w:rsidP="00C041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Geldeston</w:t>
      </w:r>
      <w:proofErr w:type="spellEnd"/>
      <w:r>
        <w:rPr>
          <w:rFonts w:ascii="Times New Roman" w:hAnsi="Times New Roman" w:cs="Times New Roman"/>
        </w:rPr>
        <w:t>, Norfolk.</w:t>
      </w:r>
    </w:p>
    <w:p w14:paraId="2FC9B7E2" w14:textId="77777777" w:rsidR="00C041ED" w:rsidRDefault="00C041ED" w:rsidP="00C041ED">
      <w:pPr>
        <w:rPr>
          <w:rFonts w:ascii="Times New Roman" w:hAnsi="Times New Roman" w:cs="Times New Roman"/>
        </w:rPr>
      </w:pPr>
    </w:p>
    <w:p w14:paraId="68A023A7" w14:textId="77777777" w:rsidR="00C041ED" w:rsidRDefault="00C041ED" w:rsidP="00C041ED">
      <w:pPr>
        <w:rPr>
          <w:rFonts w:ascii="Times New Roman" w:hAnsi="Times New Roman" w:cs="Times New Roman"/>
        </w:rPr>
      </w:pPr>
    </w:p>
    <w:p w14:paraId="6284B39A" w14:textId="77777777" w:rsidR="00C041ED" w:rsidRDefault="00C041ED" w:rsidP="00C041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She and 12 others made a plaint of trespass and contempt against Sir Terry </w:t>
      </w:r>
    </w:p>
    <w:p w14:paraId="17EB1767" w14:textId="77777777" w:rsidR="00C041ED" w:rsidRDefault="00C041ED" w:rsidP="00C041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Robsart</w:t>
      </w:r>
      <w:proofErr w:type="spellEnd"/>
      <w:r>
        <w:rPr>
          <w:rFonts w:ascii="Times New Roman" w:hAnsi="Times New Roman" w:cs="Times New Roman"/>
        </w:rPr>
        <w:t xml:space="preserve"> of Norwich(q.v.).</w:t>
      </w:r>
    </w:p>
    <w:p w14:paraId="30ED98F2" w14:textId="77777777" w:rsidR="00C041ED" w:rsidRDefault="00C041ED" w:rsidP="00C041ED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8207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6113D2E" w14:textId="77777777" w:rsidR="00C041ED" w:rsidRDefault="00C041ED" w:rsidP="00C041ED">
      <w:pPr>
        <w:rPr>
          <w:rFonts w:ascii="Times New Roman" w:hAnsi="Times New Roman" w:cs="Times New Roman"/>
        </w:rPr>
      </w:pPr>
    </w:p>
    <w:p w14:paraId="7E64C933" w14:textId="77777777" w:rsidR="00C041ED" w:rsidRDefault="00C041ED" w:rsidP="00C041ED">
      <w:pPr>
        <w:rPr>
          <w:rFonts w:ascii="Times New Roman" w:hAnsi="Times New Roman" w:cs="Times New Roman"/>
        </w:rPr>
      </w:pPr>
    </w:p>
    <w:p w14:paraId="7B87B245" w14:textId="77777777" w:rsidR="00C041ED" w:rsidRDefault="00C041ED" w:rsidP="00C041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2018</w:t>
      </w:r>
    </w:p>
    <w:p w14:paraId="753EAF55" w14:textId="77777777" w:rsidR="006B2F86" w:rsidRPr="00E71FC3" w:rsidRDefault="00C041E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40721" w14:textId="77777777" w:rsidR="00C041ED" w:rsidRDefault="00C041ED" w:rsidP="00E71FC3">
      <w:r>
        <w:separator/>
      </w:r>
    </w:p>
  </w:endnote>
  <w:endnote w:type="continuationSeparator" w:id="0">
    <w:p w14:paraId="64E4B7A2" w14:textId="77777777" w:rsidR="00C041ED" w:rsidRDefault="00C041E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EA81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D94885" w14:textId="77777777" w:rsidR="00C041ED" w:rsidRDefault="00C041ED" w:rsidP="00E71FC3">
      <w:r>
        <w:separator/>
      </w:r>
    </w:p>
  </w:footnote>
  <w:footnote w:type="continuationSeparator" w:id="0">
    <w:p w14:paraId="177CE727" w14:textId="77777777" w:rsidR="00C041ED" w:rsidRDefault="00C041E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1ED"/>
    <w:rsid w:val="001A7C09"/>
    <w:rsid w:val="00577BD5"/>
    <w:rsid w:val="00656CBA"/>
    <w:rsid w:val="006A1F77"/>
    <w:rsid w:val="00733BE7"/>
    <w:rsid w:val="00AB52E8"/>
    <w:rsid w:val="00B16D3F"/>
    <w:rsid w:val="00BB41AC"/>
    <w:rsid w:val="00C041E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4AF3F"/>
  <w15:chartTrackingRefBased/>
  <w15:docId w15:val="{5DC3553F-A24D-4DC6-934F-3D137B0E5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41E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041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2018-08-14T18:52:00Z</dcterms:created>
  <dcterms:modified xsi:type="dcterms:W3CDTF">2018-08-14T18:53:00Z</dcterms:modified>
</cp:coreProperties>
</file>